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B852B" w14:textId="77777777" w:rsidR="004818FC" w:rsidRPr="004818FC" w:rsidRDefault="004818FC" w:rsidP="004818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818FC">
        <w:rPr>
          <w:rFonts w:ascii="Times New Roman" w:hAnsi="Times New Roman" w:cs="Times New Roman"/>
          <w:sz w:val="24"/>
          <w:szCs w:val="24"/>
          <w:u w:val="single"/>
        </w:rPr>
        <w:t>Robert KYLBY</w:t>
      </w:r>
      <w:r w:rsidRPr="004818F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818F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818FC">
        <w:rPr>
          <w:rFonts w:ascii="Times New Roman" w:hAnsi="Times New Roman" w:cs="Times New Roman"/>
          <w:sz w:val="24"/>
          <w:szCs w:val="24"/>
        </w:rPr>
        <w:t>fl.1495)</w:t>
      </w:r>
    </w:p>
    <w:p w14:paraId="1580A6F4" w14:textId="77777777" w:rsidR="004818FC" w:rsidRPr="004818FC" w:rsidRDefault="004818FC" w:rsidP="004818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818FC">
        <w:rPr>
          <w:rFonts w:ascii="Times New Roman" w:hAnsi="Times New Roman" w:cs="Times New Roman"/>
          <w:sz w:val="24"/>
          <w:szCs w:val="24"/>
        </w:rPr>
        <w:t>Vicar of Bishopthorpe.</w:t>
      </w:r>
    </w:p>
    <w:p w14:paraId="03919A70" w14:textId="77777777" w:rsidR="004818FC" w:rsidRPr="004818FC" w:rsidRDefault="004818FC" w:rsidP="00481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DE6C38" w14:textId="77777777" w:rsidR="004818FC" w:rsidRPr="004818FC" w:rsidRDefault="004818FC" w:rsidP="00481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EA564C" w14:textId="77777777" w:rsidR="004818FC" w:rsidRPr="004818FC" w:rsidRDefault="004818FC" w:rsidP="004818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818FC">
        <w:rPr>
          <w:rFonts w:ascii="Times New Roman" w:hAnsi="Times New Roman" w:cs="Times New Roman"/>
          <w:sz w:val="24"/>
          <w:szCs w:val="24"/>
        </w:rPr>
        <w:t>14 Oct.1495</w:t>
      </w:r>
      <w:r w:rsidRPr="004818FC">
        <w:rPr>
          <w:rFonts w:ascii="Times New Roman" w:hAnsi="Times New Roman" w:cs="Times New Roman"/>
          <w:sz w:val="24"/>
          <w:szCs w:val="24"/>
        </w:rPr>
        <w:tab/>
        <w:t>He had resigned by this date.</w:t>
      </w:r>
    </w:p>
    <w:p w14:paraId="66FD4CB1" w14:textId="77777777" w:rsidR="004818FC" w:rsidRPr="004818FC" w:rsidRDefault="004818FC" w:rsidP="004818F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4818FC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4818FC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4818FC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4818FC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4818FC">
        <w:rPr>
          <w:rFonts w:ascii="Times New Roman" w:hAnsi="Times New Roman" w:cs="Times New Roman"/>
          <w:sz w:val="24"/>
          <w:szCs w:val="24"/>
        </w:rPr>
        <w:t>, pub. The Canterbury and York Society, 1974, p.84)</w:t>
      </w:r>
    </w:p>
    <w:p w14:paraId="1E740D27" w14:textId="77777777" w:rsidR="004818FC" w:rsidRPr="004818FC" w:rsidRDefault="004818FC" w:rsidP="00481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294564" w14:textId="77777777" w:rsidR="004818FC" w:rsidRPr="004818FC" w:rsidRDefault="004818FC" w:rsidP="00481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7FE51" w14:textId="77777777" w:rsidR="004818FC" w:rsidRPr="004818FC" w:rsidRDefault="004818FC" w:rsidP="004818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818FC">
        <w:rPr>
          <w:rFonts w:ascii="Times New Roman" w:hAnsi="Times New Roman" w:cs="Times New Roman"/>
          <w:sz w:val="24"/>
          <w:szCs w:val="24"/>
        </w:rPr>
        <w:t>12 September 2021</w:t>
      </w:r>
    </w:p>
    <w:p w14:paraId="47028E03" w14:textId="77777777" w:rsidR="00BA00AB" w:rsidRPr="004818F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818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C64BE" w14:textId="77777777" w:rsidR="004818FC" w:rsidRDefault="004818FC" w:rsidP="009139A6">
      <w:r>
        <w:separator/>
      </w:r>
    </w:p>
  </w:endnote>
  <w:endnote w:type="continuationSeparator" w:id="0">
    <w:p w14:paraId="401FBE7A" w14:textId="77777777" w:rsidR="004818FC" w:rsidRDefault="004818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25C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FD4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7CB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ED1D8" w14:textId="77777777" w:rsidR="004818FC" w:rsidRDefault="004818FC" w:rsidP="009139A6">
      <w:r>
        <w:separator/>
      </w:r>
    </w:p>
  </w:footnote>
  <w:footnote w:type="continuationSeparator" w:id="0">
    <w:p w14:paraId="25EA20AC" w14:textId="77777777" w:rsidR="004818FC" w:rsidRDefault="004818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7E5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AAF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6AC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8FC"/>
    <w:rsid w:val="000666E0"/>
    <w:rsid w:val="002510B7"/>
    <w:rsid w:val="004818F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20774"/>
  <w15:chartTrackingRefBased/>
  <w15:docId w15:val="{B3C4C0E8-8622-46A2-9A63-30A9F035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2021-12-10T19:46:00Z</dcterms:created>
  <dcterms:modified xsi:type="dcterms:W3CDTF">2021-12-10T19:47:00Z</dcterms:modified>
</cp:coreProperties>
</file>